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DC70DA" w:rsidRPr="00522524" w14:paraId="32E8D48E" w14:textId="77777777" w:rsidTr="00522524">
        <w:trPr>
          <w:trHeight w:val="567"/>
          <w:tblHeader/>
        </w:trPr>
        <w:tc>
          <w:tcPr>
            <w:tcW w:w="12582" w:type="dxa"/>
            <w:gridSpan w:val="3"/>
            <w:shd w:val="clear" w:color="auto" w:fill="auto"/>
            <w:vAlign w:val="center"/>
          </w:tcPr>
          <w:p w14:paraId="22C7C147" w14:textId="1E39EE87" w:rsidR="00DC70DA" w:rsidRPr="00522524" w:rsidRDefault="00DC70DA" w:rsidP="00A474A7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320171">
              <w:rPr>
                <w:b/>
                <w:sz w:val="40"/>
                <w:szCs w:val="40"/>
              </w:rPr>
              <w:t>RODINNÁ VÝCHOVA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44E8247" w14:textId="73861658" w:rsidR="00DC70DA" w:rsidRPr="00522524" w:rsidRDefault="00DC70DA" w:rsidP="00A474A7">
            <w:pPr>
              <w:pStyle w:val="Bezmezer"/>
              <w:ind w:left="-108" w:firstLine="142"/>
              <w:rPr>
                <w:b/>
                <w:sz w:val="40"/>
                <w:szCs w:val="40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="002965B4" w:rsidRPr="00522524">
              <w:rPr>
                <w:b/>
                <w:sz w:val="40"/>
                <w:szCs w:val="40"/>
              </w:rPr>
              <w:t>ROČNÍK: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320171">
              <w:rPr>
                <w:b/>
                <w:sz w:val="40"/>
                <w:szCs w:val="40"/>
              </w:rPr>
              <w:t>7.</w:t>
            </w:r>
          </w:p>
        </w:tc>
      </w:tr>
      <w:tr w:rsidR="002B6C56" w:rsidRPr="00522524" w14:paraId="45F92463" w14:textId="77777777" w:rsidTr="0023242F">
        <w:trPr>
          <w:trHeight w:val="567"/>
          <w:tblHeader/>
        </w:trPr>
        <w:tc>
          <w:tcPr>
            <w:tcW w:w="4194" w:type="dxa"/>
            <w:shd w:val="clear" w:color="auto" w:fill="auto"/>
            <w:vAlign w:val="center"/>
          </w:tcPr>
          <w:p w14:paraId="292F219B" w14:textId="77777777" w:rsidR="002B6C56" w:rsidRPr="00522524" w:rsidRDefault="002B6C56" w:rsidP="002B2D5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94" w:type="dxa"/>
            <w:shd w:val="clear" w:color="auto" w:fill="auto"/>
            <w:vAlign w:val="center"/>
          </w:tcPr>
          <w:p w14:paraId="1028FEDE" w14:textId="77777777" w:rsidR="002B6C56" w:rsidRPr="00522524" w:rsidRDefault="002B6C56" w:rsidP="00522524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shd w:val="clear" w:color="auto" w:fill="auto"/>
            <w:vAlign w:val="center"/>
          </w:tcPr>
          <w:p w14:paraId="0FC65009" w14:textId="77777777" w:rsidR="002B6C56" w:rsidRPr="00A474A7" w:rsidRDefault="002B6C56" w:rsidP="00901FC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2B6C56" w:rsidRPr="00522524" w14:paraId="54729329" w14:textId="77777777" w:rsidTr="00F47474">
        <w:trPr>
          <w:trHeight w:val="1126"/>
        </w:trPr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230225B6" w14:textId="77777777" w:rsidR="00320171" w:rsidRDefault="00320171" w:rsidP="00320171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ZDRAVÝ ZPŮSOB ŽIVOTA A PÉČE O ZDRAVÍ</w:t>
            </w:r>
          </w:p>
          <w:p w14:paraId="01F5CFDF" w14:textId="6D3EF321" w:rsidR="002B6C56" w:rsidRPr="00522524" w:rsidRDefault="002B6C56" w:rsidP="002965B4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4E3452B0" w14:textId="77777777" w:rsidR="002B6C56" w:rsidRPr="00522524" w:rsidRDefault="002B6C56" w:rsidP="00DC70D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AE2E490" w14:textId="77777777" w:rsidR="00882ED2" w:rsidRDefault="00882ED2" w:rsidP="00882ED2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projevuje odpovědný vztah k sobě samému, k vlastnímu dospívání a pravidlům zdravého životního stylu, dobrovolně se podílí na programech podpory zdraví v rámci školy a obce</w:t>
            </w:r>
          </w:p>
          <w:p w14:paraId="4854F804" w14:textId="5D1D5F6E" w:rsidR="002B6C56" w:rsidRPr="00522524" w:rsidRDefault="002B6C56" w:rsidP="00882ED2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BB8645" w14:textId="0CDAB841" w:rsidR="002B6C56" w:rsidRPr="00882ED2" w:rsidRDefault="00882ED2" w:rsidP="00946B88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Ochrana před úrazy</w:t>
            </w:r>
          </w:p>
          <w:p w14:paraId="5C10D6CA" w14:textId="77777777" w:rsidR="00882ED2" w:rsidRDefault="00882ED2" w:rsidP="00882ED2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odpovědné chování v situacích úrazu a život ohrožujících stavů (úrazy v domácnosti, při sportu, na pracovišti, v dopravě)</w:t>
            </w:r>
          </w:p>
          <w:p w14:paraId="7B1AF694" w14:textId="0D0CE8FD" w:rsidR="002B6C56" w:rsidRPr="00882ED2" w:rsidRDefault="00882ED2" w:rsidP="00882ED2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82ED2">
              <w:rPr>
                <w:sz w:val="24"/>
                <w:szCs w:val="24"/>
              </w:rPr>
              <w:t>základy první pomoci</w:t>
            </w:r>
          </w:p>
        </w:tc>
      </w:tr>
      <w:tr w:rsidR="002B6C56" w:rsidRPr="00522524" w14:paraId="44C28533" w14:textId="77777777" w:rsidTr="003A1105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46E6D" w14:textId="6E0DA1E4" w:rsidR="002B6C56" w:rsidRPr="00522524" w:rsidRDefault="001815EC" w:rsidP="002965B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VZTAHY MEZI LIDMI A FORMY SOUŽITÍ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D1FF7" w14:textId="77777777" w:rsidR="002B6C56" w:rsidRPr="00522524" w:rsidRDefault="002B6C56" w:rsidP="002965B4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298BB37" w14:textId="77777777" w:rsidR="001815EC" w:rsidRDefault="001815EC" w:rsidP="001815EC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respektuje přijatá pravidla soužití mezi spolužáky i jinými vrstevníky a přispívá k utváření dobrých mezilidských vztahů v komunitě</w:t>
            </w:r>
          </w:p>
          <w:p w14:paraId="221034CD" w14:textId="18530D31" w:rsidR="002B6C56" w:rsidRPr="00522524" w:rsidRDefault="001815EC" w:rsidP="001815EC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BF01E1">
              <w:rPr>
                <w:sz w:val="24"/>
                <w:szCs w:val="24"/>
              </w:rPr>
              <w:t>vysvětlí role členů komunity (rodiny, třídy, spolku) a uvede příklady pozitivního a negativního vlivu na kvalitu sociálního klimatu (vrstevnická komunita, rodinné prostředí) z hlediska prospěšnosti zdraví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AB95E" w14:textId="77777777" w:rsidR="001815EC" w:rsidRPr="00522524" w:rsidRDefault="001815EC" w:rsidP="001815E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Vztahy ve dvojici</w:t>
            </w:r>
          </w:p>
          <w:p w14:paraId="7116160C" w14:textId="500EFC5E" w:rsidR="001815EC" w:rsidRPr="001815EC" w:rsidRDefault="001815EC" w:rsidP="001815EC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1815EC">
              <w:rPr>
                <w:sz w:val="24"/>
                <w:szCs w:val="24"/>
              </w:rPr>
              <w:t>kamarádství, přátelství, láska, partnerské vztahy</w:t>
            </w:r>
          </w:p>
          <w:p w14:paraId="4E7045FA" w14:textId="77777777" w:rsidR="001815EC" w:rsidRPr="001815EC" w:rsidRDefault="001815EC" w:rsidP="001815EC">
            <w:pPr>
              <w:pStyle w:val="Bezmezer"/>
              <w:ind w:left="543"/>
              <w:rPr>
                <w:b/>
                <w:sz w:val="24"/>
                <w:szCs w:val="24"/>
              </w:rPr>
            </w:pPr>
          </w:p>
          <w:p w14:paraId="55153854" w14:textId="44395838" w:rsidR="001815EC" w:rsidRPr="001815EC" w:rsidRDefault="001815EC" w:rsidP="001815EC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Vztahy a pravidla soužití v prostředí komunity</w:t>
            </w:r>
          </w:p>
          <w:p w14:paraId="71BB97FC" w14:textId="7C96DE98" w:rsidR="002B6C56" w:rsidRPr="001815EC" w:rsidRDefault="001815EC" w:rsidP="001815EC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1815EC">
              <w:rPr>
                <w:sz w:val="24"/>
                <w:szCs w:val="24"/>
              </w:rPr>
              <w:t>rodina, škola, vrstevnická skupina</w:t>
            </w:r>
          </w:p>
        </w:tc>
      </w:tr>
      <w:tr w:rsidR="005638FD" w:rsidRPr="00522524" w14:paraId="2251BA9F" w14:textId="77777777" w:rsidTr="000F444D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CC9AB" w14:textId="1794639D" w:rsidR="005638FD" w:rsidRPr="00522524" w:rsidRDefault="005638FD" w:rsidP="005638F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ZMĚNY V ŽIVOTĚ ČLOVĚKA A JEJICH REFLEXE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1A4A6" w14:textId="77777777" w:rsidR="005638FD" w:rsidRPr="00522524" w:rsidRDefault="005638FD" w:rsidP="005638FD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CC0F8DC" w14:textId="77777777" w:rsidR="005638FD" w:rsidRPr="0098304D" w:rsidRDefault="005638FD" w:rsidP="005638FD">
            <w:pPr>
              <w:pStyle w:val="Bezmezer"/>
              <w:numPr>
                <w:ilvl w:val="0"/>
                <w:numId w:val="4"/>
              </w:numPr>
              <w:ind w:left="53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respektuje změny v období dospívání, vhodně na ně reaguje, kultivovaně se chová k opačnému pohlaví</w:t>
            </w:r>
          </w:p>
          <w:p w14:paraId="0A265424" w14:textId="0217D72F" w:rsidR="005638FD" w:rsidRPr="00522524" w:rsidRDefault="005638FD" w:rsidP="005638F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projevuje odpovědný vztah k sobě samému, k vlastnímu dospívání a </w:t>
            </w:r>
            <w:r>
              <w:rPr>
                <w:sz w:val="24"/>
                <w:szCs w:val="24"/>
              </w:rPr>
              <w:lastRenderedPageBreak/>
              <w:t>pravidlům zdravého životního stylu, dobrovolně se podílí na programech podpory zdraví v rámci školy a obce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F3D02" w14:textId="77777777" w:rsidR="005638FD" w:rsidRDefault="005638FD" w:rsidP="005638F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Dětství, puberta, dospívání</w:t>
            </w:r>
          </w:p>
          <w:p w14:paraId="1235502E" w14:textId="05045BEF" w:rsidR="005638FD" w:rsidRPr="00522524" w:rsidRDefault="005638FD" w:rsidP="005638FD">
            <w:pPr>
              <w:pStyle w:val="Bezmez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tělesné, duševní a společenské změny</w:t>
            </w:r>
          </w:p>
        </w:tc>
      </w:tr>
      <w:tr w:rsidR="00D24FCD" w:rsidRPr="00522524" w14:paraId="21E0EEDD" w14:textId="77777777" w:rsidTr="00F53C21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A50A4" w14:textId="77777777" w:rsidR="00D24FCD" w:rsidRDefault="00D24FCD" w:rsidP="00D24FC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RIZIKA OHROŽUJÍCÍ ZDRAVÍ A JEJICH PREVENCE</w:t>
            </w:r>
          </w:p>
          <w:p w14:paraId="01BF33A0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7DD6AA85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7A6CD98F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7294835E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4FA15D5F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0678CFE0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10B8ECC0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5B19D44B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4F447BC7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61E15FAC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5755FB01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324D8525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1F688A20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593E9175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6B01A772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41F53D14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2176DBD3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7A5B3504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68619B91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44E78C07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7D16768F" w14:textId="77777777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66AC93CE" w14:textId="05AF4405" w:rsidR="00364A59" w:rsidRDefault="00364A59" w:rsidP="00D24FC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RIZIKA OHROŽUJÍCÍ ZDRAVÍ A JEJICH PREVENCE</w:t>
            </w:r>
          </w:p>
          <w:p w14:paraId="34712B4C" w14:textId="7C999D09" w:rsidR="00D24FCD" w:rsidRPr="00522524" w:rsidRDefault="00D24FCD" w:rsidP="00D24FCD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29B4B" w14:textId="77777777" w:rsidR="00D24FCD" w:rsidRPr="00522524" w:rsidRDefault="00D24FCD" w:rsidP="00D24FCD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04AC3D41" w14:textId="77777777" w:rsidR="00D24FCD" w:rsidRDefault="00D24FCD" w:rsidP="00D24FC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samostatně využívá osvojené kompenzační a relaxační techniky a sociální dovednosti k regeneraci organismu, překonávání únavy a předcházení stresovým situacím </w:t>
            </w:r>
          </w:p>
          <w:p w14:paraId="5EB69226" w14:textId="77777777" w:rsidR="00D24FCD" w:rsidRDefault="00D24FCD" w:rsidP="00D24FC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uvádí do souvislostí zdravotní a psychosociální rizika spojená se zneužíváním návykových látek a životní perspektivu mladého člověka, uplatňuje osvojené sociální dovednosti a modely chování při kontaktu se sociálně patologickými jevy ve škole i mimo ni</w:t>
            </w:r>
          </w:p>
          <w:p w14:paraId="1D119ABB" w14:textId="77777777" w:rsidR="00D24FCD" w:rsidRDefault="00D24FCD" w:rsidP="00D24FCD">
            <w:pPr>
              <w:pStyle w:val="Bezmezer"/>
              <w:ind w:left="124"/>
              <w:rPr>
                <w:sz w:val="24"/>
                <w:szCs w:val="24"/>
              </w:rPr>
            </w:pPr>
          </w:p>
          <w:p w14:paraId="4769C7CF" w14:textId="77777777" w:rsidR="00D24FCD" w:rsidRDefault="00D24FCD" w:rsidP="00D24FCD">
            <w:pPr>
              <w:pStyle w:val="Bezmezer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0231BCD" w14:textId="77777777" w:rsidR="00D24FCD" w:rsidRDefault="00D24FCD" w:rsidP="00D24FC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 případě potřeby vyhledá odbornou pomoc sobě nebo druhým</w:t>
            </w:r>
          </w:p>
          <w:p w14:paraId="5398FE04" w14:textId="77777777" w:rsidR="005A4430" w:rsidRDefault="005A4430" w:rsidP="005A4430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09D15FF8" w14:textId="77777777" w:rsidR="005A4430" w:rsidRDefault="005A4430" w:rsidP="005A4430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1DEE6BE1" w14:textId="77777777" w:rsidR="00D24FCD" w:rsidRDefault="00D24FCD" w:rsidP="00D24FC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vyhodnotí na základě svých znalostí a zkušeností možný manipulativní vliv vrstevníků, médií, sekt, uplatňuje osvojené dovednosti komunikační obrany proti manipulaci a agresi</w:t>
            </w:r>
          </w:p>
          <w:p w14:paraId="5EAD597F" w14:textId="77777777" w:rsidR="00D24FCD" w:rsidRDefault="00D24FCD" w:rsidP="00D24FC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projevuje odpovědné chování v rizikových situacích silniční a železniční dopravy, aktivně předchází situacím ohrožení zdraví</w:t>
            </w:r>
          </w:p>
          <w:p w14:paraId="3B4F5745" w14:textId="77777777" w:rsidR="00D24FCD" w:rsidRDefault="00D24FCD" w:rsidP="00D24FC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uplatňuje adekvátní způsoby chování a ochrany v modelových situacích ohrožení, nebezpečí i mimořádných událostí</w:t>
            </w:r>
          </w:p>
          <w:p w14:paraId="5810166B" w14:textId="2364A995" w:rsidR="00D24FCD" w:rsidRPr="00D24FCD" w:rsidRDefault="00D24FCD" w:rsidP="00D24FCD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4A166" w14:textId="77777777" w:rsidR="009814DC" w:rsidRDefault="00364A59" w:rsidP="009814DC">
            <w:pPr>
              <w:pStyle w:val="Bezmez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</w:t>
            </w:r>
            <w:r w:rsidR="009814DC">
              <w:rPr>
                <w:b/>
                <w:sz w:val="24"/>
                <w:szCs w:val="24"/>
              </w:rPr>
              <w:t>Stres a jeho vztah ke zdraví</w:t>
            </w:r>
          </w:p>
          <w:p w14:paraId="1180A97D" w14:textId="77777777" w:rsidR="009814DC" w:rsidRDefault="009814DC" w:rsidP="009814DC">
            <w:pPr>
              <w:pStyle w:val="Bezmezer"/>
              <w:numPr>
                <w:ilvl w:val="0"/>
                <w:numId w:val="4"/>
              </w:numPr>
              <w:ind w:left="49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kompenzační, relaxační a regenerační techniky překonávání únavy, stresových reakcí a posilování duševní odolnosti</w:t>
            </w:r>
          </w:p>
          <w:p w14:paraId="0FF2D563" w14:textId="77777777" w:rsidR="009814DC" w:rsidRPr="009024AC" w:rsidRDefault="009814DC" w:rsidP="009814DC">
            <w:pPr>
              <w:pStyle w:val="Bezmezer"/>
              <w:ind w:left="494"/>
              <w:rPr>
                <w:bCs/>
                <w:sz w:val="24"/>
                <w:szCs w:val="24"/>
              </w:rPr>
            </w:pPr>
          </w:p>
          <w:p w14:paraId="71F0FA8C" w14:textId="77777777" w:rsidR="009814DC" w:rsidRDefault="009814DC" w:rsidP="009814DC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Bezpečné chování a komunikace</w:t>
            </w:r>
          </w:p>
          <w:p w14:paraId="44C8C6EB" w14:textId="77777777" w:rsidR="009814DC" w:rsidRDefault="009814DC" w:rsidP="009814DC">
            <w:pPr>
              <w:pStyle w:val="Bezmezer"/>
              <w:numPr>
                <w:ilvl w:val="0"/>
                <w:numId w:val="6"/>
              </w:numPr>
              <w:ind w:left="4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komunikace s vrstevníky a neznámými lidmi, bezpečný pohyb v rizikovém prostředí, nebezpečí komunikace prostřednictvím elektronických médií, sebeochrana a vzájemná pomoc v rizikových situacích a v situacích ohrožení</w:t>
            </w:r>
          </w:p>
          <w:p w14:paraId="6583FB29" w14:textId="77777777" w:rsidR="009814DC" w:rsidRPr="00BF01E1" w:rsidRDefault="009814DC" w:rsidP="009814DC">
            <w:pPr>
              <w:pStyle w:val="Bezmezer"/>
              <w:ind w:left="494"/>
              <w:rPr>
                <w:sz w:val="24"/>
                <w:szCs w:val="24"/>
              </w:rPr>
            </w:pPr>
          </w:p>
          <w:p w14:paraId="13475347" w14:textId="77777777" w:rsidR="009814DC" w:rsidRDefault="009814DC" w:rsidP="009814DC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Dodržování pravidel bezpečnosti a ochrany zdraví</w:t>
            </w:r>
          </w:p>
          <w:p w14:paraId="3252762D" w14:textId="77777777" w:rsidR="009814DC" w:rsidRDefault="009814DC" w:rsidP="009814DC">
            <w:pPr>
              <w:pStyle w:val="Bezmezer"/>
              <w:numPr>
                <w:ilvl w:val="0"/>
                <w:numId w:val="6"/>
              </w:numPr>
              <w:ind w:left="4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bezpečné prostředí ve škole, ochrana zdraví při různých činnostech, bezpečnost v dopravě, rizika silniční a železniční dopravy, vztahy mezi účastníky silničního provozu včetně zvládání agresivity, postup v případě dopravní nehody (tísňové volání, zajištění bezpečnosti)</w:t>
            </w:r>
          </w:p>
          <w:p w14:paraId="055E630C" w14:textId="77777777" w:rsidR="00D24FCD" w:rsidRDefault="00D24FCD" w:rsidP="00D24FCD">
            <w:pPr>
              <w:pStyle w:val="Bezmezer"/>
              <w:rPr>
                <w:b/>
                <w:sz w:val="24"/>
                <w:szCs w:val="24"/>
              </w:rPr>
            </w:pPr>
          </w:p>
          <w:p w14:paraId="110A65C1" w14:textId="77777777" w:rsidR="009814DC" w:rsidRDefault="009814DC" w:rsidP="009814DC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Ochrana člověka za mimořádných událostí</w:t>
            </w:r>
          </w:p>
          <w:p w14:paraId="56EE5EE6" w14:textId="77777777" w:rsidR="009814DC" w:rsidRDefault="009814DC" w:rsidP="009814DC">
            <w:pPr>
              <w:pStyle w:val="Bezmezer"/>
              <w:numPr>
                <w:ilvl w:val="0"/>
                <w:numId w:val="6"/>
              </w:numPr>
              <w:ind w:left="4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klasifikace mimořádných událostí, varovný signál a jiné způsoby varování, základní úkoly ochrany obyvatelstva, evakuace, činnost po mimořádné události, prevence vzniku mimořádných událostí</w:t>
            </w:r>
          </w:p>
          <w:p w14:paraId="11BB89D4" w14:textId="77777777" w:rsidR="009814DC" w:rsidRDefault="009814DC" w:rsidP="009814DC">
            <w:pPr>
              <w:pStyle w:val="Bezmezer"/>
              <w:ind w:left="494"/>
              <w:rPr>
                <w:sz w:val="24"/>
                <w:szCs w:val="24"/>
              </w:rPr>
            </w:pPr>
          </w:p>
          <w:p w14:paraId="62A34F8C" w14:textId="77777777" w:rsidR="009814DC" w:rsidRDefault="009814DC" w:rsidP="009814DC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Manipulativní reklama a informace</w:t>
            </w:r>
          </w:p>
          <w:p w14:paraId="2D61F42B" w14:textId="2E2F9D47" w:rsidR="009814DC" w:rsidRPr="009814DC" w:rsidRDefault="009814DC" w:rsidP="009814DC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14DC">
              <w:rPr>
                <w:sz w:val="24"/>
                <w:szCs w:val="24"/>
              </w:rPr>
              <w:t>reklamní vlivy, působení sekt</w:t>
            </w:r>
          </w:p>
        </w:tc>
      </w:tr>
      <w:tr w:rsidR="003C1CC5" w:rsidRPr="00522524" w14:paraId="55024988" w14:textId="77777777" w:rsidTr="00340652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1AF14" w14:textId="77777777" w:rsidR="003C1CC5" w:rsidRDefault="003C1CC5" w:rsidP="003C1CC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HODNOTA A PODPORA ZDRAVÍ</w:t>
            </w:r>
          </w:p>
          <w:p w14:paraId="79C813A8" w14:textId="77777777" w:rsidR="003C1CC5" w:rsidRDefault="003C1CC5" w:rsidP="003C1CC5">
            <w:pPr>
              <w:pStyle w:val="Bezmezer"/>
              <w:rPr>
                <w:b/>
                <w:sz w:val="24"/>
                <w:szCs w:val="24"/>
              </w:rPr>
            </w:pPr>
          </w:p>
          <w:p w14:paraId="231C3AFE" w14:textId="77777777" w:rsidR="003C1CC5" w:rsidRDefault="003C1CC5" w:rsidP="003C1CC5">
            <w:pPr>
              <w:pStyle w:val="Bezmezer"/>
              <w:rPr>
                <w:b/>
                <w:sz w:val="24"/>
                <w:szCs w:val="24"/>
              </w:rPr>
            </w:pPr>
          </w:p>
          <w:p w14:paraId="364278FF" w14:textId="77777777" w:rsidR="003C1CC5" w:rsidRDefault="003C1CC5" w:rsidP="003C1CC5">
            <w:pPr>
              <w:pStyle w:val="Bezmezer"/>
              <w:rPr>
                <w:b/>
                <w:sz w:val="24"/>
                <w:szCs w:val="24"/>
              </w:rPr>
            </w:pPr>
          </w:p>
          <w:p w14:paraId="452A899F" w14:textId="77777777" w:rsidR="003C1CC5" w:rsidRDefault="003C1CC5" w:rsidP="003C1CC5">
            <w:pPr>
              <w:pStyle w:val="Bezmezer"/>
              <w:rPr>
                <w:b/>
                <w:sz w:val="24"/>
                <w:szCs w:val="24"/>
              </w:rPr>
            </w:pPr>
          </w:p>
          <w:p w14:paraId="578F5A05" w14:textId="77777777" w:rsidR="003C1CC5" w:rsidRDefault="003C1CC5" w:rsidP="003C1CC5">
            <w:pPr>
              <w:pStyle w:val="Bezmezer"/>
              <w:rPr>
                <w:b/>
                <w:sz w:val="24"/>
                <w:szCs w:val="24"/>
              </w:rPr>
            </w:pPr>
          </w:p>
          <w:p w14:paraId="2F141A79" w14:textId="77777777" w:rsidR="003C1CC5" w:rsidRDefault="003C1CC5" w:rsidP="003C1CC5">
            <w:pPr>
              <w:pStyle w:val="Bezmezer"/>
              <w:rPr>
                <w:b/>
                <w:sz w:val="24"/>
                <w:szCs w:val="24"/>
              </w:rPr>
            </w:pPr>
          </w:p>
          <w:p w14:paraId="3EA6CAF3" w14:textId="77777777" w:rsidR="003C1CC5" w:rsidRDefault="003C1CC5" w:rsidP="003C1CC5">
            <w:pPr>
              <w:pStyle w:val="Bezmezer"/>
              <w:rPr>
                <w:b/>
                <w:sz w:val="24"/>
                <w:szCs w:val="24"/>
              </w:rPr>
            </w:pPr>
          </w:p>
          <w:p w14:paraId="229A0691" w14:textId="77777777" w:rsidR="003C1CC5" w:rsidRDefault="003C1CC5" w:rsidP="003C1CC5">
            <w:pPr>
              <w:pStyle w:val="Bezmezer"/>
              <w:rPr>
                <w:b/>
                <w:sz w:val="24"/>
                <w:szCs w:val="24"/>
              </w:rPr>
            </w:pPr>
          </w:p>
          <w:p w14:paraId="72222959" w14:textId="77777777" w:rsidR="003C1CC5" w:rsidRDefault="003C1CC5" w:rsidP="003C1CC5">
            <w:pPr>
              <w:pStyle w:val="Bezmezer"/>
              <w:rPr>
                <w:b/>
                <w:sz w:val="24"/>
                <w:szCs w:val="24"/>
              </w:rPr>
            </w:pPr>
          </w:p>
          <w:p w14:paraId="48C18630" w14:textId="77777777" w:rsidR="003C1CC5" w:rsidRDefault="003C1CC5" w:rsidP="003C1CC5">
            <w:pPr>
              <w:pStyle w:val="Bezmezer"/>
              <w:rPr>
                <w:b/>
                <w:sz w:val="24"/>
                <w:szCs w:val="24"/>
              </w:rPr>
            </w:pPr>
          </w:p>
          <w:p w14:paraId="24181D44" w14:textId="77777777" w:rsidR="003C1CC5" w:rsidRDefault="003C1CC5" w:rsidP="003C1CC5">
            <w:pPr>
              <w:pStyle w:val="Bezmezer"/>
              <w:rPr>
                <w:b/>
                <w:sz w:val="24"/>
                <w:szCs w:val="24"/>
              </w:rPr>
            </w:pPr>
          </w:p>
          <w:p w14:paraId="730DF431" w14:textId="77777777" w:rsidR="003C1CC5" w:rsidRDefault="003C1CC5" w:rsidP="003C1CC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HODNOTA A PODPORA ZDRAVÍ</w:t>
            </w:r>
          </w:p>
          <w:p w14:paraId="23E71499" w14:textId="77777777" w:rsidR="003C1CC5" w:rsidRDefault="003C1CC5" w:rsidP="003C1CC5">
            <w:pPr>
              <w:pStyle w:val="Bezmezer"/>
              <w:rPr>
                <w:b/>
                <w:sz w:val="24"/>
                <w:szCs w:val="24"/>
              </w:rPr>
            </w:pPr>
          </w:p>
          <w:p w14:paraId="4D385493" w14:textId="2C63FFAD" w:rsidR="003C1CC5" w:rsidRPr="00522524" w:rsidRDefault="003C1CC5" w:rsidP="003C1CC5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9F08B" w14:textId="77777777" w:rsidR="003C1CC5" w:rsidRPr="00522524" w:rsidRDefault="003C1CC5" w:rsidP="003C1CC5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4EFDF39D" w14:textId="77777777" w:rsidR="003C1CC5" w:rsidRDefault="003C1CC5" w:rsidP="003C1CC5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vyjádří vlastní názor k problematice zdraví a diskutuje o něm v kruhu vrstevníků, rodiny i v nejbližším okolí</w:t>
            </w:r>
          </w:p>
          <w:p w14:paraId="7F77B62F" w14:textId="77777777" w:rsidR="003C1CC5" w:rsidRDefault="003C1CC5" w:rsidP="003C1CC5">
            <w:pPr>
              <w:pStyle w:val="Bezmezer"/>
              <w:rPr>
                <w:sz w:val="24"/>
                <w:szCs w:val="24"/>
              </w:rPr>
            </w:pPr>
          </w:p>
          <w:p w14:paraId="2E951559" w14:textId="77777777" w:rsidR="003C1CC5" w:rsidRDefault="003C1CC5" w:rsidP="003C1CC5">
            <w:pPr>
              <w:pStyle w:val="Bezmezer"/>
              <w:rPr>
                <w:sz w:val="24"/>
                <w:szCs w:val="24"/>
              </w:rPr>
            </w:pPr>
          </w:p>
          <w:p w14:paraId="2860BCF1" w14:textId="77777777" w:rsidR="003C1CC5" w:rsidRPr="00522524" w:rsidRDefault="003C1CC5" w:rsidP="003C1CC5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23D3994" w14:textId="77777777" w:rsidR="003C1CC5" w:rsidRDefault="003C1CC5" w:rsidP="003C1CC5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posoudí různé způsoby chování lidí z hlediska odpovědnosti za vlastní zdraví i zdraví druhých a vyvozuje </w:t>
            </w:r>
            <w:r>
              <w:rPr>
                <w:sz w:val="24"/>
                <w:szCs w:val="24"/>
              </w:rPr>
              <w:lastRenderedPageBreak/>
              <w:t>z nich osobní odpovědnost ve prospěch aktivní podpory zdraví</w:t>
            </w:r>
          </w:p>
          <w:p w14:paraId="21D695F2" w14:textId="77777777" w:rsidR="003C1CC5" w:rsidRPr="00DE7D7E" w:rsidRDefault="003C1CC5" w:rsidP="003C1CC5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DE7D7E">
              <w:rPr>
                <w:sz w:val="24"/>
                <w:szCs w:val="24"/>
              </w:rPr>
              <w:t>projevuje odpovědný vztah k sobě samému, k vlastnímu dospívání a pravidlům zdravého životního stylu, dobrovolně se podílí na programech podpory zdraví v rámci školy a obce</w:t>
            </w:r>
          </w:p>
          <w:p w14:paraId="06859749" w14:textId="746147D6" w:rsidR="003C1CC5" w:rsidRPr="00522524" w:rsidRDefault="003C1CC5" w:rsidP="003C1CC5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36D3B" w14:textId="77777777" w:rsidR="003C1CC5" w:rsidRPr="00522524" w:rsidRDefault="003C1CC5" w:rsidP="003C1CC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Podpora zdraví a její formy</w:t>
            </w:r>
          </w:p>
          <w:p w14:paraId="4A52592F" w14:textId="77777777" w:rsidR="003C1CC5" w:rsidRDefault="003C1CC5" w:rsidP="003C1CC5">
            <w:pPr>
              <w:pStyle w:val="Bezmezer"/>
              <w:numPr>
                <w:ilvl w:val="0"/>
                <w:numId w:val="4"/>
              </w:numPr>
              <w:ind w:left="4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prevence a intervence, působení na změnu kvality prostředí a chování jedince, odpovědnost jedince za zdraví</w:t>
            </w:r>
          </w:p>
          <w:p w14:paraId="54343784" w14:textId="77777777" w:rsidR="003C1CC5" w:rsidRDefault="003C1CC5" w:rsidP="003C1CC5">
            <w:pPr>
              <w:pStyle w:val="Bezmezer"/>
              <w:numPr>
                <w:ilvl w:val="0"/>
                <w:numId w:val="4"/>
              </w:numPr>
              <w:ind w:left="4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podpora zdravého životního stylu</w:t>
            </w:r>
          </w:p>
          <w:p w14:paraId="35EC71F5" w14:textId="77777777" w:rsidR="003C1CC5" w:rsidRDefault="003C1CC5" w:rsidP="003C1CC5">
            <w:pPr>
              <w:pStyle w:val="Bezmezer"/>
              <w:rPr>
                <w:sz w:val="24"/>
                <w:szCs w:val="24"/>
              </w:rPr>
            </w:pPr>
          </w:p>
          <w:p w14:paraId="640893A1" w14:textId="77777777" w:rsidR="003C1CC5" w:rsidRDefault="003C1CC5" w:rsidP="003C1CC5">
            <w:pPr>
              <w:pStyle w:val="Bezmezer"/>
              <w:rPr>
                <w:sz w:val="24"/>
                <w:szCs w:val="24"/>
              </w:rPr>
            </w:pPr>
          </w:p>
          <w:p w14:paraId="223D0321" w14:textId="77777777" w:rsidR="003C1CC5" w:rsidRDefault="003C1CC5" w:rsidP="003C1CC5">
            <w:pPr>
              <w:pStyle w:val="Bezmezer"/>
              <w:rPr>
                <w:sz w:val="24"/>
                <w:szCs w:val="24"/>
              </w:rPr>
            </w:pPr>
          </w:p>
          <w:p w14:paraId="0CCB5734" w14:textId="2422979C" w:rsidR="003C1CC5" w:rsidRPr="003C1CC5" w:rsidRDefault="003C1CC5" w:rsidP="003C1CC5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Celostní pojetí člověka ve zdraví a nemoci</w:t>
            </w:r>
          </w:p>
          <w:p w14:paraId="5F7635FE" w14:textId="54C785E3" w:rsidR="003C1CC5" w:rsidRPr="003C1CC5" w:rsidRDefault="003C1CC5" w:rsidP="003C1CC5">
            <w:pPr>
              <w:pStyle w:val="Bezmezer"/>
              <w:numPr>
                <w:ilvl w:val="0"/>
                <w:numId w:val="4"/>
              </w:numPr>
              <w:ind w:left="494"/>
              <w:rPr>
                <w:sz w:val="24"/>
                <w:szCs w:val="24"/>
              </w:rPr>
            </w:pPr>
            <w:r w:rsidRPr="003C1CC5">
              <w:rPr>
                <w:sz w:val="24"/>
                <w:szCs w:val="24"/>
              </w:rPr>
              <w:t>složky zdraví a jejich interakce, základní lidské potřeby a jejich hierarchie</w:t>
            </w:r>
          </w:p>
        </w:tc>
      </w:tr>
      <w:tr w:rsidR="005D1303" w:rsidRPr="00522524" w14:paraId="710A8CC9" w14:textId="77777777" w:rsidTr="0014187B">
        <w:trPr>
          <w:trHeight w:val="1420"/>
        </w:trPr>
        <w:tc>
          <w:tcPr>
            <w:tcW w:w="4194" w:type="dxa"/>
            <w:tcBorders>
              <w:top w:val="single" w:sz="4" w:space="0" w:color="auto"/>
            </w:tcBorders>
            <w:shd w:val="clear" w:color="auto" w:fill="auto"/>
          </w:tcPr>
          <w:p w14:paraId="53CBD4B3" w14:textId="6CE8AEEB" w:rsidR="005D1303" w:rsidRPr="00522524" w:rsidRDefault="005D1303" w:rsidP="005D130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OSOBNOSTNÍ A SOCIÁLNÍ ROZVOJ</w:t>
            </w:r>
          </w:p>
        </w:tc>
        <w:tc>
          <w:tcPr>
            <w:tcW w:w="4194" w:type="dxa"/>
            <w:tcBorders>
              <w:top w:val="single" w:sz="4" w:space="0" w:color="auto"/>
            </w:tcBorders>
            <w:shd w:val="clear" w:color="auto" w:fill="auto"/>
          </w:tcPr>
          <w:p w14:paraId="50AF9C83" w14:textId="77777777" w:rsidR="005D1303" w:rsidRDefault="005D1303" w:rsidP="005D130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Žák</w:t>
            </w:r>
          </w:p>
          <w:p w14:paraId="7C14228E" w14:textId="77777777" w:rsidR="005D1303" w:rsidRDefault="005D1303" w:rsidP="005D1303">
            <w:pPr>
              <w:pStyle w:val="Bezmezer"/>
              <w:numPr>
                <w:ilvl w:val="0"/>
                <w:numId w:val="7"/>
              </w:numPr>
              <w:ind w:left="53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vyhodnotí na základě svých znalostí a zkušeností možný manipulativní vliv vrstevníků, médií, sekt; uplatňuje osvojené dovednosti komunikační obrany proti manipulaci a agresi</w:t>
            </w:r>
          </w:p>
          <w:p w14:paraId="082DFE77" w14:textId="6187769D" w:rsidR="005D1303" w:rsidRPr="005D1303" w:rsidRDefault="005D1303" w:rsidP="005D1303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respektuje přijatá pravidla soužití mezi spolužáky i jinými vrstevníky a přispívá k utváření dobrých mezilidských vztahů v komunitě</w:t>
            </w:r>
          </w:p>
          <w:p w14:paraId="50D4ED7D" w14:textId="2B7EA10A" w:rsidR="005D1303" w:rsidRPr="00522524" w:rsidRDefault="005D1303" w:rsidP="005D1303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D58349" w14:textId="77777777" w:rsidR="005D1303" w:rsidRDefault="005D1303" w:rsidP="005D1303">
            <w:pPr>
              <w:pStyle w:val="Bezmez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Sebepoznání a sebepojetí</w:t>
            </w:r>
          </w:p>
          <w:p w14:paraId="341A7225" w14:textId="77777777" w:rsidR="005D1303" w:rsidRDefault="005D1303" w:rsidP="005D1303">
            <w:pPr>
              <w:pStyle w:val="Bezmezer"/>
              <w:numPr>
                <w:ilvl w:val="0"/>
                <w:numId w:val="8"/>
              </w:numPr>
              <w:ind w:left="49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vztah k sobě samému, vztah k druhým lidem, zdravé a vyrovnané sebepojetí, utváření vědomí vlastní identity</w:t>
            </w:r>
          </w:p>
          <w:p w14:paraId="7599BB1F" w14:textId="77777777" w:rsidR="005D1303" w:rsidRDefault="005D1303" w:rsidP="005D1303">
            <w:pPr>
              <w:pStyle w:val="Bezmez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Psychohygiena</w:t>
            </w:r>
          </w:p>
          <w:p w14:paraId="25AC919E" w14:textId="77777777" w:rsidR="005D1303" w:rsidRDefault="005D1303" w:rsidP="005D1303">
            <w:pPr>
              <w:pStyle w:val="Bezmezer"/>
              <w:numPr>
                <w:ilvl w:val="0"/>
                <w:numId w:val="8"/>
              </w:numPr>
              <w:ind w:left="49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v sociální dovednosti pro předcházení a zvládání stresu, hledání pomoci při problémech</w:t>
            </w:r>
          </w:p>
          <w:p w14:paraId="685B2FE4" w14:textId="77777777" w:rsidR="005D1303" w:rsidRDefault="005D1303" w:rsidP="005D130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Mezilidské vztahy, komunikace a kooperace</w:t>
            </w:r>
          </w:p>
          <w:p w14:paraId="0D492156" w14:textId="77777777" w:rsidR="005D1303" w:rsidRDefault="005D1303" w:rsidP="005D1303">
            <w:pPr>
              <w:pStyle w:val="Bezmezer"/>
              <w:numPr>
                <w:ilvl w:val="0"/>
                <w:numId w:val="8"/>
              </w:numPr>
              <w:ind w:left="49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respektování sebe sama i druhých, přijímání názoru druhého, empatie</w:t>
            </w:r>
          </w:p>
          <w:p w14:paraId="49909C1C" w14:textId="77777777" w:rsidR="005D1303" w:rsidRPr="00DE7D7E" w:rsidRDefault="005D1303" w:rsidP="005D1303">
            <w:pPr>
              <w:pStyle w:val="Bezmezer"/>
              <w:numPr>
                <w:ilvl w:val="0"/>
                <w:numId w:val="8"/>
              </w:numPr>
              <w:ind w:left="49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chování podporující dobré vztahy, aktivní naslouchání, dialog, efektivní a asertivní komunikace a kooperace v různých situacích, dopad vlastního jednání a chování</w:t>
            </w:r>
          </w:p>
          <w:p w14:paraId="24EB46DF" w14:textId="6AE80A06" w:rsidR="005D1303" w:rsidRPr="005D1303" w:rsidRDefault="005D1303" w:rsidP="005D1303">
            <w:pPr>
              <w:pStyle w:val="Bezmezer"/>
              <w:rPr>
                <w:b/>
                <w:sz w:val="24"/>
                <w:szCs w:val="24"/>
              </w:rPr>
            </w:pPr>
          </w:p>
        </w:tc>
      </w:tr>
      <w:tr w:rsidR="005D1303" w:rsidRPr="00522524" w14:paraId="5A88DFAE" w14:textId="77777777" w:rsidTr="00523DEF">
        <w:trPr>
          <w:trHeight w:val="1126"/>
        </w:trPr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6CEF2145" w14:textId="77777777" w:rsidR="005D1303" w:rsidRDefault="004C48D9" w:rsidP="005D130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ZDRAVÝ ZPŮSOB ŽIVOTA A PÉČE O ZDRAVÍ</w:t>
            </w:r>
          </w:p>
          <w:p w14:paraId="18F06B8B" w14:textId="77777777" w:rsidR="004C48D9" w:rsidRDefault="004C48D9" w:rsidP="005D1303">
            <w:pPr>
              <w:pStyle w:val="Bezmezer"/>
              <w:rPr>
                <w:b/>
                <w:sz w:val="24"/>
                <w:szCs w:val="24"/>
              </w:rPr>
            </w:pPr>
          </w:p>
          <w:p w14:paraId="58165CAC" w14:textId="77777777" w:rsidR="004C48D9" w:rsidRDefault="004C48D9" w:rsidP="005D1303">
            <w:pPr>
              <w:pStyle w:val="Bezmezer"/>
              <w:rPr>
                <w:b/>
                <w:sz w:val="24"/>
                <w:szCs w:val="24"/>
              </w:rPr>
            </w:pPr>
          </w:p>
          <w:p w14:paraId="18CAC34D" w14:textId="77777777" w:rsidR="004C48D9" w:rsidRDefault="004C48D9" w:rsidP="005D1303">
            <w:pPr>
              <w:pStyle w:val="Bezmezer"/>
              <w:rPr>
                <w:b/>
                <w:sz w:val="24"/>
                <w:szCs w:val="24"/>
              </w:rPr>
            </w:pPr>
          </w:p>
          <w:p w14:paraId="3CC7E891" w14:textId="35B33245" w:rsidR="004C48D9" w:rsidRPr="00522524" w:rsidRDefault="004C48D9" w:rsidP="005D130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ZDRAVÝ ZPŮSOB ŽIVOTA A PÉČE O ZDRAVÍ</w:t>
            </w:r>
          </w:p>
        </w:tc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178203BB" w14:textId="77777777" w:rsidR="005D1303" w:rsidRPr="00522524" w:rsidRDefault="005D1303" w:rsidP="005D1303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71D5E131" w14:textId="77777777" w:rsidR="005D1303" w:rsidRDefault="005D1303" w:rsidP="005D1303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Dává do souvislostí složení stravy a způsob stravování s rozvojem civilizačních nemocí a v rámci svých </w:t>
            </w:r>
            <w:r>
              <w:rPr>
                <w:sz w:val="24"/>
                <w:szCs w:val="24"/>
              </w:rPr>
              <w:lastRenderedPageBreak/>
              <w:t xml:space="preserve">možností uplatňuje zdravé stravovací návyky </w:t>
            </w:r>
          </w:p>
          <w:p w14:paraId="352D00D9" w14:textId="77777777" w:rsidR="005D1303" w:rsidRDefault="005D1303" w:rsidP="005D1303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posoudí různé způsoby chování lidí z hlediska odpovědnosti za vlastní zdraví i zdraví druhých a vyvozuje z nich osobní odpovědnost ve prospěch aktivní podpory zdraví</w:t>
            </w:r>
          </w:p>
          <w:p w14:paraId="1A865BFA" w14:textId="77777777" w:rsidR="005D1303" w:rsidRDefault="005D1303" w:rsidP="005D1303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usiluje v rámci svých možností a zkušeností o aktivní podporu zdraví</w:t>
            </w:r>
          </w:p>
          <w:p w14:paraId="2F8342D0" w14:textId="77777777" w:rsidR="005D1303" w:rsidRDefault="005D1303" w:rsidP="005D1303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vyjádří vlastní názor k problematice zdraví a diskutuje o něm v kruhu vrstevníků, rodiny i v nejbližším okolí</w:t>
            </w:r>
          </w:p>
          <w:p w14:paraId="59A6F9DB" w14:textId="77777777" w:rsidR="005D1303" w:rsidRDefault="005D1303" w:rsidP="005D1303">
            <w:pPr>
              <w:pStyle w:val="Bezmezer"/>
              <w:rPr>
                <w:sz w:val="24"/>
                <w:szCs w:val="24"/>
              </w:rPr>
            </w:pPr>
          </w:p>
          <w:p w14:paraId="75CC2DA8" w14:textId="77777777" w:rsidR="005D1303" w:rsidRDefault="005D1303" w:rsidP="005D1303">
            <w:pPr>
              <w:pStyle w:val="Bezmezer"/>
              <w:rPr>
                <w:sz w:val="24"/>
                <w:szCs w:val="24"/>
              </w:rPr>
            </w:pPr>
          </w:p>
          <w:p w14:paraId="350083D6" w14:textId="77777777" w:rsidR="005D1303" w:rsidRDefault="005D1303" w:rsidP="005D1303">
            <w:pPr>
              <w:pStyle w:val="Bezmezer"/>
              <w:rPr>
                <w:sz w:val="24"/>
                <w:szCs w:val="24"/>
              </w:rPr>
            </w:pPr>
          </w:p>
          <w:p w14:paraId="6FCE81AE" w14:textId="77777777" w:rsidR="005D1303" w:rsidRDefault="005D1303" w:rsidP="005D1303">
            <w:pPr>
              <w:pStyle w:val="Bezmezer"/>
              <w:rPr>
                <w:sz w:val="24"/>
                <w:szCs w:val="24"/>
              </w:rPr>
            </w:pPr>
          </w:p>
          <w:p w14:paraId="6051E15A" w14:textId="77777777" w:rsidR="005D1303" w:rsidRDefault="005D1303" w:rsidP="005D1303">
            <w:pPr>
              <w:pStyle w:val="Bezmezer"/>
              <w:rPr>
                <w:sz w:val="24"/>
                <w:szCs w:val="24"/>
              </w:rPr>
            </w:pPr>
          </w:p>
          <w:p w14:paraId="7D61A297" w14:textId="685B741A" w:rsidR="005D1303" w:rsidRPr="00522524" w:rsidRDefault="005D1303" w:rsidP="005D1303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EDCCFD" w14:textId="77777777" w:rsidR="005D1303" w:rsidRDefault="005D1303" w:rsidP="005D130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Výživa a zdraví</w:t>
            </w:r>
          </w:p>
          <w:p w14:paraId="74DDBF9A" w14:textId="77777777" w:rsidR="005D1303" w:rsidRDefault="005D1303" w:rsidP="005D1303">
            <w:pPr>
              <w:pStyle w:val="Bezmezer"/>
              <w:numPr>
                <w:ilvl w:val="0"/>
                <w:numId w:val="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zásady zdravého stravování, pitný režim, vliv životních podmínek a způsobu stravování na zdraví </w:t>
            </w:r>
          </w:p>
          <w:p w14:paraId="7A0C71E6" w14:textId="77777777" w:rsidR="005D1303" w:rsidRDefault="005D1303" w:rsidP="005D1303">
            <w:pPr>
              <w:pStyle w:val="Bezmezer"/>
              <w:numPr>
                <w:ilvl w:val="0"/>
                <w:numId w:val="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poruchy příjmu potravy</w:t>
            </w:r>
          </w:p>
          <w:p w14:paraId="4A7A879B" w14:textId="77777777" w:rsidR="005D1303" w:rsidRDefault="005D1303" w:rsidP="005D1303">
            <w:pPr>
              <w:pStyle w:val="Bezmezer"/>
              <w:ind w:left="720"/>
              <w:rPr>
                <w:bCs/>
                <w:sz w:val="24"/>
                <w:szCs w:val="24"/>
              </w:rPr>
            </w:pPr>
          </w:p>
          <w:p w14:paraId="59B1134F" w14:textId="77777777" w:rsidR="005D1303" w:rsidRDefault="005D1303" w:rsidP="005D1303">
            <w:pPr>
              <w:pStyle w:val="Bezmez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Vlivy vnějšího a vnitřního prostředí na zdraví</w:t>
            </w:r>
          </w:p>
          <w:p w14:paraId="793E9AE8" w14:textId="77777777" w:rsidR="005D1303" w:rsidRDefault="005D1303" w:rsidP="005D1303">
            <w:pPr>
              <w:pStyle w:val="Bezmezer"/>
              <w:numPr>
                <w:ilvl w:val="0"/>
                <w:numId w:val="9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kvalita ovzduší a vody, hluk, osvětlení, teplota</w:t>
            </w:r>
          </w:p>
          <w:p w14:paraId="71C9B4FB" w14:textId="77777777" w:rsidR="005D1303" w:rsidRDefault="005D1303" w:rsidP="005D1303">
            <w:pPr>
              <w:pStyle w:val="Bezmezer"/>
              <w:ind w:left="720"/>
              <w:rPr>
                <w:bCs/>
                <w:sz w:val="24"/>
                <w:szCs w:val="24"/>
              </w:rPr>
            </w:pPr>
          </w:p>
          <w:p w14:paraId="70B960A5" w14:textId="77777777" w:rsidR="005D1303" w:rsidRDefault="005D1303" w:rsidP="005D1303">
            <w:pPr>
              <w:pStyle w:val="Bezmezer"/>
              <w:ind w:left="720"/>
              <w:rPr>
                <w:bCs/>
                <w:sz w:val="24"/>
                <w:szCs w:val="24"/>
              </w:rPr>
            </w:pPr>
          </w:p>
          <w:p w14:paraId="62310761" w14:textId="77777777" w:rsidR="005D1303" w:rsidRDefault="005D1303" w:rsidP="005D1303">
            <w:pPr>
              <w:pStyle w:val="Bezmez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Tělesná a duševní hygiena, denní režim</w:t>
            </w:r>
          </w:p>
          <w:p w14:paraId="0DF4FA5E" w14:textId="77777777" w:rsidR="005D1303" w:rsidRDefault="005D1303" w:rsidP="005D1303">
            <w:pPr>
              <w:pStyle w:val="Bezmezer"/>
              <w:numPr>
                <w:ilvl w:val="0"/>
                <w:numId w:val="9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otužování, denní režim, význam pohybu pro zdraví, pohybový režim, vyváženost pracovních a odpočinkových aktivit</w:t>
            </w:r>
          </w:p>
          <w:p w14:paraId="0A35B1BB" w14:textId="77777777" w:rsidR="005D1303" w:rsidRDefault="005D1303" w:rsidP="005D1303">
            <w:pPr>
              <w:pStyle w:val="Bezmezer"/>
              <w:numPr>
                <w:ilvl w:val="0"/>
                <w:numId w:val="9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zásady osobní, intimní a duševní hygieny</w:t>
            </w:r>
          </w:p>
          <w:p w14:paraId="0F1B2E80" w14:textId="77777777" w:rsidR="005D1303" w:rsidRDefault="005D1303" w:rsidP="005D1303">
            <w:pPr>
              <w:pStyle w:val="Bezmezer"/>
              <w:rPr>
                <w:sz w:val="24"/>
                <w:szCs w:val="24"/>
              </w:rPr>
            </w:pPr>
          </w:p>
          <w:p w14:paraId="25737CD6" w14:textId="432956A5" w:rsidR="005D1303" w:rsidRPr="00522524" w:rsidRDefault="005D1303" w:rsidP="005D1303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2FC79A6E" w14:textId="77777777" w:rsidR="009D1EFF" w:rsidRDefault="009D1EFF" w:rsidP="00B24D5B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E1133" w14:textId="77777777" w:rsidR="00F937AB" w:rsidRDefault="00F937AB" w:rsidP="009D1EFF">
      <w:pPr>
        <w:spacing w:after="0" w:line="240" w:lineRule="auto"/>
      </w:pPr>
      <w:r>
        <w:separator/>
      </w:r>
    </w:p>
  </w:endnote>
  <w:endnote w:type="continuationSeparator" w:id="0">
    <w:p w14:paraId="51203BB3" w14:textId="77777777" w:rsidR="00F937AB" w:rsidRDefault="00F937AB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1FBF9" w14:textId="77777777" w:rsidR="00F937AB" w:rsidRDefault="00F937AB" w:rsidP="009D1EFF">
      <w:pPr>
        <w:spacing w:after="0" w:line="240" w:lineRule="auto"/>
      </w:pPr>
      <w:r>
        <w:separator/>
      </w:r>
    </w:p>
  </w:footnote>
  <w:footnote w:type="continuationSeparator" w:id="0">
    <w:p w14:paraId="4CA23B8A" w14:textId="77777777" w:rsidR="00F937AB" w:rsidRDefault="00F937AB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DCE79" w14:textId="77777777"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36B1"/>
    <w:multiLevelType w:val="hybridMultilevel"/>
    <w:tmpl w:val="87C62E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11E92"/>
    <w:multiLevelType w:val="hybridMultilevel"/>
    <w:tmpl w:val="3982A2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64006"/>
    <w:multiLevelType w:val="hybridMultilevel"/>
    <w:tmpl w:val="C854B8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D004C8"/>
    <w:multiLevelType w:val="hybridMultilevel"/>
    <w:tmpl w:val="7B6EC7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C224E"/>
    <w:multiLevelType w:val="hybridMultilevel"/>
    <w:tmpl w:val="4F0C13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 w16cid:durableId="1143279516">
    <w:abstractNumId w:val="3"/>
  </w:num>
  <w:num w:numId="2" w16cid:durableId="1745028501">
    <w:abstractNumId w:val="5"/>
  </w:num>
  <w:num w:numId="3" w16cid:durableId="280305340">
    <w:abstractNumId w:val="8"/>
  </w:num>
  <w:num w:numId="4" w16cid:durableId="1451587387">
    <w:abstractNumId w:val="4"/>
  </w:num>
  <w:num w:numId="5" w16cid:durableId="348988975">
    <w:abstractNumId w:val="2"/>
  </w:num>
  <w:num w:numId="6" w16cid:durableId="867642410">
    <w:abstractNumId w:val="1"/>
  </w:num>
  <w:num w:numId="7" w16cid:durableId="588008654">
    <w:abstractNumId w:val="6"/>
  </w:num>
  <w:num w:numId="8" w16cid:durableId="1051926924">
    <w:abstractNumId w:val="7"/>
  </w:num>
  <w:num w:numId="9" w16cid:durableId="197158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1815EC"/>
    <w:rsid w:val="002965B4"/>
    <w:rsid w:val="002B2D5C"/>
    <w:rsid w:val="002B6C56"/>
    <w:rsid w:val="002C6CE3"/>
    <w:rsid w:val="00320171"/>
    <w:rsid w:val="00364A59"/>
    <w:rsid w:val="003C1CC5"/>
    <w:rsid w:val="004C48D9"/>
    <w:rsid w:val="004E611D"/>
    <w:rsid w:val="00522524"/>
    <w:rsid w:val="005638FD"/>
    <w:rsid w:val="005A4430"/>
    <w:rsid w:val="005D1303"/>
    <w:rsid w:val="0066381A"/>
    <w:rsid w:val="00882ED2"/>
    <w:rsid w:val="00901FCC"/>
    <w:rsid w:val="00946B88"/>
    <w:rsid w:val="00970A18"/>
    <w:rsid w:val="009814DC"/>
    <w:rsid w:val="009D1EFF"/>
    <w:rsid w:val="00A474A7"/>
    <w:rsid w:val="00AD001C"/>
    <w:rsid w:val="00B24D5B"/>
    <w:rsid w:val="00D24FCD"/>
    <w:rsid w:val="00DC3ED5"/>
    <w:rsid w:val="00DC70DA"/>
    <w:rsid w:val="00E521DA"/>
    <w:rsid w:val="00E84728"/>
    <w:rsid w:val="00EE7C63"/>
    <w:rsid w:val="00F21953"/>
    <w:rsid w:val="00F2544E"/>
    <w:rsid w:val="00F704D7"/>
    <w:rsid w:val="00F9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1FFAE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2478A-8C2C-436E-8E6D-1686B9CF4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164</TotalTime>
  <Pages>5</Pages>
  <Words>878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stefan.horak1982@outlook.cz</cp:lastModifiedBy>
  <cp:revision>10</cp:revision>
  <dcterms:created xsi:type="dcterms:W3CDTF">2023-05-15T17:06:00Z</dcterms:created>
  <dcterms:modified xsi:type="dcterms:W3CDTF">2023-05-15T20:04:00Z</dcterms:modified>
</cp:coreProperties>
</file>